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8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муниципальным учреждением,</w:t>
      </w:r>
    </w:p>
    <w:p w:rsidR="00BF752C" w:rsidRDefault="00BF752C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BF752C" w:rsidRDefault="00BF752C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BF752C" w:rsidRPr="00921D55" w:rsidRDefault="00BF752C" w:rsidP="009E6D7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  <w:r w:rsidRPr="00921D55">
        <w:rPr>
          <w:rFonts w:ascii="Times New Roman" w:hAnsi="Times New Roman"/>
          <w:lang w:eastAsia="ru-RU"/>
        </w:rPr>
        <w:t xml:space="preserve"> 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>31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F752C" w:rsidRDefault="00BF752C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Дополнительное соглашение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</w:t>
      </w: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к соглашению 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(договору) </w:t>
      </w:r>
    </w:p>
    <w:p w:rsidR="00BF752C" w:rsidRPr="00D67EF0" w:rsidRDefault="00BF752C" w:rsidP="00D67E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о предоставлении из бюджета</w:t>
      </w:r>
      <w:r>
        <w:rPr>
          <w:rFonts w:ascii="Times New Roman" w:hAnsi="Times New Roman"/>
          <w:b/>
          <w:sz w:val="24"/>
          <w:szCs w:val="20"/>
          <w:lang w:eastAsia="ru-RU"/>
        </w:rPr>
        <w:t xml:space="preserve"> Тоншаевского муниципального района Нижегородской области (бюджетов поселений Тоншаевского муниципального района Нижегородской области субсидии </w:t>
      </w:r>
      <w:r w:rsidRPr="00D67EF0">
        <w:rPr>
          <w:rFonts w:ascii="Times New Roman" w:hAnsi="Times New Roman"/>
          <w:b/>
          <w:sz w:val="24"/>
          <w:szCs w:val="24"/>
          <w:lang w:eastAsia="ru-RU"/>
        </w:rPr>
        <w:t>некоммерческой организации, не являющейся муниципальным учреждением</w:t>
      </w:r>
      <w:r w:rsidRPr="00D67EF0">
        <w:rPr>
          <w:rFonts w:ascii="Times New Roman" w:hAnsi="Times New Roman"/>
          <w:b/>
          <w:sz w:val="24"/>
          <w:szCs w:val="24"/>
          <w:vertAlign w:val="superscript"/>
          <w:lang w:eastAsia="ru-RU"/>
        </w:rPr>
        <w:footnoteReference w:id="1"/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от "__" __________ 20__ г. N ___ 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г. _________________________________________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>(место заключения</w:t>
      </w:r>
      <w:r>
        <w:rPr>
          <w:rFonts w:ascii="Times New Roman" w:hAnsi="Times New Roman"/>
          <w:sz w:val="20"/>
          <w:szCs w:val="20"/>
          <w:lang w:eastAsia="ru-RU"/>
        </w:rPr>
        <w:t xml:space="preserve"> дополнительного соглашения)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"__" _________ 20__ г.                     </w:t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</w:r>
      <w:r w:rsidRPr="00921D55">
        <w:rPr>
          <w:rFonts w:ascii="Times New Roman" w:hAnsi="Times New Roman"/>
          <w:sz w:val="24"/>
          <w:szCs w:val="24"/>
          <w:lang w:eastAsia="ru-RU"/>
        </w:rPr>
        <w:tab/>
        <w:t xml:space="preserve">                  № _________________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(дата заключения                                 </w:t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 xml:space="preserve">  (номер</w:t>
      </w:r>
      <w:r>
        <w:rPr>
          <w:rFonts w:ascii="Times New Roman" w:hAnsi="Times New Roman"/>
          <w:sz w:val="20"/>
          <w:szCs w:val="20"/>
          <w:lang w:eastAsia="ru-RU"/>
        </w:rPr>
        <w:t xml:space="preserve"> дополнительного соглашения</w:t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>
        <w:rPr>
          <w:rFonts w:ascii="Times New Roman" w:hAnsi="Times New Roman"/>
          <w:sz w:val="20"/>
          <w:szCs w:val="20"/>
          <w:lang w:eastAsia="ru-RU"/>
        </w:rPr>
        <w:t>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дополнительного </w:t>
      </w:r>
      <w:r w:rsidRPr="00921D55">
        <w:rPr>
          <w:rFonts w:ascii="Times New Roman" w:hAnsi="Times New Roman"/>
          <w:sz w:val="20"/>
          <w:szCs w:val="20"/>
          <w:lang w:eastAsia="ru-RU"/>
        </w:rPr>
        <w:t>соглашения</w:t>
      </w:r>
      <w:r>
        <w:rPr>
          <w:rFonts w:ascii="Times New Roman" w:hAnsi="Times New Roman"/>
          <w:sz w:val="20"/>
          <w:szCs w:val="20"/>
          <w:lang w:eastAsia="ru-RU"/>
        </w:rPr>
        <w:t>)</w:t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  <w:r w:rsidRPr="00921D55">
        <w:rPr>
          <w:rFonts w:ascii="Times New Roman" w:hAnsi="Times New Roman"/>
          <w:sz w:val="20"/>
          <w:szCs w:val="20"/>
          <w:lang w:eastAsia="ru-RU"/>
        </w:rPr>
        <w:tab/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Courier New" w:hAnsi="Courier New" w:cs="Courier New"/>
          <w:lang w:eastAsia="ru-RU"/>
        </w:rPr>
      </w:pPr>
      <w:r w:rsidRPr="00921D55">
        <w:rPr>
          <w:rFonts w:ascii="Courier New" w:hAnsi="Courier New" w:cs="Courier New"/>
          <w:lang w:eastAsia="ru-RU"/>
        </w:rPr>
        <w:tab/>
      </w:r>
    </w:p>
    <w:p w:rsidR="00BF752C" w:rsidRPr="00D70ED1" w:rsidRDefault="00BF752C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BF752C" w:rsidRDefault="00BF752C" w:rsidP="004A5EF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</w:rPr>
        <w:t xml:space="preserve">(наименование органа </w:t>
      </w:r>
      <w:r>
        <w:rPr>
          <w:rFonts w:ascii="Times New Roman" w:hAnsi="Times New Roman" w:cs="Times New Roman"/>
        </w:rPr>
        <w:t>местного самоуправления (его структурного подразделения с правом юридического лица)</w:t>
      </w:r>
      <w:r w:rsidRPr="00D70ED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иной организации,</w:t>
      </w:r>
      <w:r w:rsidRPr="00D70ED1">
        <w:rPr>
          <w:rFonts w:ascii="Times New Roman" w:hAnsi="Times New Roman" w:cs="Times New Roman"/>
        </w:rPr>
        <w:t xml:space="preserve"> осуществляюще</w:t>
      </w:r>
      <w:r>
        <w:rPr>
          <w:rFonts w:ascii="Times New Roman" w:hAnsi="Times New Roman" w:cs="Times New Roman"/>
        </w:rPr>
        <w:t>й</w:t>
      </w:r>
      <w:r w:rsidRPr="00D70ED1">
        <w:rPr>
          <w:rFonts w:ascii="Times New Roman" w:hAnsi="Times New Roman" w:cs="Times New Roman"/>
        </w:rPr>
        <w:t xml:space="preserve"> в соответствии с бюджетным законодательством Российской Федерации функции главного распорядителя средств бюджета</w:t>
      </w:r>
      <w:r>
        <w:rPr>
          <w:rFonts w:ascii="Times New Roman" w:hAnsi="Times New Roman" w:cs="Times New Roman"/>
        </w:rPr>
        <w:t xml:space="preserve"> Тоншаевского муниципального района Нижегородской области, бюджетов поселений Тоншаевского муниципального района Нижегородской области (далее – местного бюджета), </w:t>
      </w:r>
      <w:r w:rsidRPr="006F155F">
        <w:rPr>
          <w:rFonts w:ascii="Times New Roman" w:hAnsi="Times New Roman" w:cs="Times New Roman"/>
        </w:rPr>
        <w:t xml:space="preserve">которому  как  получателю  средств  </w:t>
      </w:r>
      <w:r>
        <w:rPr>
          <w:rFonts w:ascii="Times New Roman" w:hAnsi="Times New Roman" w:cs="Times New Roman"/>
        </w:rPr>
        <w:t>местного</w:t>
      </w:r>
      <w:r w:rsidRPr="006F155F">
        <w:rPr>
          <w:rFonts w:ascii="Times New Roman" w:hAnsi="Times New Roman" w:cs="Times New Roman"/>
        </w:rPr>
        <w:t xml:space="preserve">  бюджета  доведены  лимиты бюджетных обязательств на предоставление субсидии в соответствии пунктом 2 статьи 78.1  Бюджетного  кодекса  Российской  Федерации</w:t>
      </w:r>
      <w:r w:rsidRPr="00D70ED1">
        <w:rPr>
          <w:rFonts w:ascii="Times New Roman" w:hAnsi="Times New Roman" w:cs="Times New Roman"/>
          <w:sz w:val="24"/>
          <w:szCs w:val="24"/>
        </w:rPr>
        <w:t>,</w:t>
      </w:r>
    </w:p>
    <w:p w:rsidR="00BF752C" w:rsidRPr="006F155F" w:rsidRDefault="00BF752C" w:rsidP="004A5EFE">
      <w:pPr>
        <w:pStyle w:val="ConsPlusNonformat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  <w:sz w:val="24"/>
          <w:szCs w:val="24"/>
        </w:rPr>
        <w:t xml:space="preserve">именуемый в   дальнейшем  " </w:t>
      </w:r>
      <w:r w:rsidRPr="00D70ED1">
        <w:rPr>
          <w:rFonts w:ascii="Times New Roman" w:hAnsi="Times New Roman" w:cs="Times New Roman"/>
          <w:b/>
          <w:sz w:val="24"/>
          <w:szCs w:val="24"/>
        </w:rPr>
        <w:t>Главный распорядитель</w:t>
      </w:r>
      <w:r w:rsidRPr="00D70ED1">
        <w:rPr>
          <w:rFonts w:ascii="Times New Roman" w:hAnsi="Times New Roman" w:cs="Times New Roman"/>
          <w:sz w:val="24"/>
          <w:szCs w:val="24"/>
        </w:rPr>
        <w:t xml:space="preserve"> ",  в лице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F155F">
        <w:rPr>
          <w:rFonts w:ascii="Times New Roman" w:hAnsi="Times New Roman" w:cs="Times New Roman"/>
        </w:rPr>
        <w:t>_______________________________________________________________________________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6F155F">
        <w:rPr>
          <w:rFonts w:ascii="Times New Roman" w:hAnsi="Times New Roman" w:cs="Times New Roman"/>
        </w:rPr>
        <w:t>,</w:t>
      </w:r>
    </w:p>
    <w:p w:rsidR="00BF752C" w:rsidRPr="00D70ED1" w:rsidRDefault="00BF752C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(наименование  должности, а также фамилия, имя, отчество (при наличии) руководителя Главного                       </w:t>
      </w:r>
    </w:p>
    <w:p w:rsidR="00BF752C" w:rsidRPr="00D70ED1" w:rsidRDefault="00BF752C" w:rsidP="004A5EFE">
      <w:pPr>
        <w:pStyle w:val="ConsPlusNonformat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                                               распорядителя  или уполномоченного им лица)</w:t>
      </w:r>
    </w:p>
    <w:p w:rsidR="00BF752C" w:rsidRPr="00D70ED1" w:rsidRDefault="00BF752C" w:rsidP="004A5E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 xml:space="preserve"> действующего   на основании_______________________________________________________ _________________________________________________________________________________</w:t>
      </w:r>
    </w:p>
    <w:p w:rsidR="00BF752C" w:rsidRPr="00D70ED1" w:rsidRDefault="00BF752C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реквизиты </w:t>
      </w:r>
      <w:r w:rsidRPr="00732463">
        <w:rPr>
          <w:rFonts w:ascii="Times New Roman" w:hAnsi="Times New Roman" w:cs="Times New Roman"/>
        </w:rPr>
        <w:t>учредительного документа ( документ, удостоверяющий полномочия г</w:t>
      </w:r>
      <w:r>
        <w:rPr>
          <w:rFonts w:ascii="Times New Roman" w:hAnsi="Times New Roman" w:cs="Times New Roman"/>
        </w:rPr>
        <w:t>лавного распорядителя</w:t>
      </w:r>
      <w:r w:rsidRPr="00D70ED1">
        <w:rPr>
          <w:rFonts w:ascii="Times New Roman" w:hAnsi="Times New Roman" w:cs="Times New Roman"/>
        </w:rPr>
        <w:t>)</w:t>
      </w:r>
    </w:p>
    <w:p w:rsidR="00BF752C" w:rsidRPr="00D70ED1" w:rsidRDefault="00BF752C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с   одной        стороны и ____________________________________________________________,</w:t>
      </w:r>
    </w:p>
    <w:p w:rsidR="00BF752C" w:rsidRPr="00D70ED1" w:rsidRDefault="00BF752C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    (наименование некоммерческой организации, не являющейся </w:t>
      </w:r>
      <w:r>
        <w:rPr>
          <w:rFonts w:ascii="Times New Roman" w:hAnsi="Times New Roman" w:cs="Times New Roman"/>
        </w:rPr>
        <w:t>муниципальным учреждением)</w:t>
      </w:r>
    </w:p>
    <w:p w:rsidR="00BF752C" w:rsidRPr="00D70ED1" w:rsidRDefault="00BF752C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именуемой    в        дальнейшем       "</w:t>
      </w:r>
      <w:r w:rsidRPr="00D70ED1">
        <w:rPr>
          <w:rFonts w:ascii="Times New Roman" w:hAnsi="Times New Roman" w:cs="Times New Roman"/>
          <w:b/>
          <w:sz w:val="24"/>
          <w:szCs w:val="24"/>
        </w:rPr>
        <w:t>Получатель",</w:t>
      </w:r>
      <w:r w:rsidRPr="00D70ED1">
        <w:rPr>
          <w:rFonts w:ascii="Times New Roman" w:hAnsi="Times New Roman" w:cs="Times New Roman"/>
          <w:sz w:val="24"/>
          <w:szCs w:val="24"/>
        </w:rPr>
        <w:t xml:space="preserve">       в       лице________________________</w:t>
      </w:r>
    </w:p>
    <w:p w:rsidR="00BF752C" w:rsidRPr="00D70ED1" w:rsidRDefault="00BF752C" w:rsidP="004A5E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_________________________________________________________________________________,</w:t>
      </w:r>
    </w:p>
    <w:p w:rsidR="00BF752C" w:rsidRPr="00D70ED1" w:rsidRDefault="00BF752C" w:rsidP="004A5EFE">
      <w:pPr>
        <w:pStyle w:val="ConsPlusNonformat"/>
        <w:tabs>
          <w:tab w:val="center" w:pos="4897"/>
          <w:tab w:val="right" w:pos="9795"/>
        </w:tabs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>(наименование должности лица, а также фамилия, имя, отчество (при наличии) лица представляющего Получателя, или уполномоченного им лица)</w:t>
      </w:r>
    </w:p>
    <w:p w:rsidR="00BF752C" w:rsidRPr="00D70ED1" w:rsidRDefault="00BF752C" w:rsidP="004A5E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0ED1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  _________________________________________________________________________________</w:t>
      </w:r>
    </w:p>
    <w:p w:rsidR="00BF752C" w:rsidRPr="00D70ED1" w:rsidRDefault="00BF752C" w:rsidP="004A5EFE">
      <w:pPr>
        <w:pStyle w:val="ConsPlusNonformat"/>
        <w:jc w:val="center"/>
        <w:rPr>
          <w:rFonts w:ascii="Times New Roman" w:hAnsi="Times New Roman" w:cs="Times New Roman"/>
        </w:rPr>
      </w:pPr>
      <w:r w:rsidRPr="00D70ED1">
        <w:rPr>
          <w:rFonts w:ascii="Times New Roman" w:hAnsi="Times New Roman" w:cs="Times New Roman"/>
        </w:rPr>
        <w:t xml:space="preserve">                  (реквизиты учредительного документа некоммерческой организации,</w:t>
      </w:r>
      <w:r>
        <w:rPr>
          <w:rFonts w:ascii="Times New Roman" w:hAnsi="Times New Roman" w:cs="Times New Roman"/>
        </w:rPr>
        <w:t xml:space="preserve"> не являющейся </w:t>
      </w:r>
      <w:r w:rsidRPr="00D70ED1">
        <w:rPr>
          <w:rFonts w:ascii="Times New Roman" w:hAnsi="Times New Roman" w:cs="Times New Roman"/>
        </w:rPr>
        <w:t>муниципальным учреждением, доверенности)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,  далее  именуемые "Стороны", в соответствии с пунктом 7.3 Соглашения от "__" _______ № _____ (далее - Соглашение) заключили настоящее Дополнительное соглашение к Соглашению о нижеследующем.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1. Внести в Соглашение </w:t>
      </w:r>
      <w:r w:rsidRPr="008B0154">
        <w:rPr>
          <w:rFonts w:ascii="Times New Roman" w:hAnsi="Times New Roman"/>
          <w:b/>
          <w:sz w:val="24"/>
          <w:szCs w:val="20"/>
          <w:lang w:eastAsia="ru-RU"/>
        </w:rPr>
        <w:t>следующие изменения</w:t>
      </w:r>
      <w:r w:rsidRPr="008B0154">
        <w:rPr>
          <w:rStyle w:val="FootnoteReference"/>
          <w:rFonts w:ascii="Times New Roman" w:hAnsi="Times New Roman"/>
          <w:b/>
          <w:sz w:val="24"/>
          <w:szCs w:val="20"/>
          <w:lang w:eastAsia="ru-RU"/>
        </w:rPr>
        <w:footnoteReference w:id="2"/>
      </w:r>
      <w:r w:rsidRPr="008B0154">
        <w:rPr>
          <w:rFonts w:ascii="Times New Roman" w:hAnsi="Times New Roman"/>
          <w:sz w:val="24"/>
          <w:szCs w:val="20"/>
          <w:lang w:eastAsia="ru-RU"/>
        </w:rPr>
        <w:t>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1.1. В преамбуле: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1.1.1. _______________________________________________________________________;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1.1.2. _______________________________________________________________________.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1.2. В разделе I "Предмет Соглашения":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1.2.1. В пункте 1.1.1 слова "____________________________________________________"</w:t>
      </w:r>
    </w:p>
    <w:p w:rsidR="00BF752C" w:rsidRDefault="00BF752C" w:rsidP="00F325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24D0">
        <w:rPr>
          <w:rFonts w:ascii="Times New Roman" w:hAnsi="Times New Roman"/>
        </w:rPr>
        <w:t>(указание цели (целей) предоставления Субсидии)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заменить словами "_______________________________________________________________";</w:t>
      </w:r>
    </w:p>
    <w:p w:rsidR="00BF752C" w:rsidRDefault="00BF752C" w:rsidP="00F325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</w:rPr>
      </w:pPr>
      <w:r w:rsidRPr="00AB24D0">
        <w:rPr>
          <w:rFonts w:ascii="Times New Roman" w:hAnsi="Times New Roman"/>
        </w:rPr>
        <w:t>(указание цели (целей) предоставления Субсидии)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1.2.2. Пункт 1.1.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>.1 изложить в следующей редакции: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"_______________________________________________________________________________";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1.2.3. Пункт 1.1.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>.2 изложить в следующей редакции: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"_______________________________________________________________________________";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1.3. В разделе II "Финансовое обеспечение предоставления Субсидии":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1.3.1. В  абзаце  _________  пункта  2.1  сумму  Субсидии  в 20__ году _________________ (_________________________________) рублей </w:t>
      </w:r>
      <w:r>
        <w:rPr>
          <w:rFonts w:ascii="Times New Roman" w:hAnsi="Times New Roman"/>
          <w:sz w:val="24"/>
          <w:szCs w:val="20"/>
          <w:lang w:eastAsia="ru-RU"/>
        </w:rPr>
        <w:t xml:space="preserve">– копеек </w:t>
      </w:r>
      <w:r w:rsidRPr="00921D55">
        <w:rPr>
          <w:rFonts w:ascii="Times New Roman" w:hAnsi="Times New Roman"/>
          <w:sz w:val="24"/>
          <w:szCs w:val="20"/>
          <w:lang w:eastAsia="ru-RU"/>
        </w:rPr>
        <w:t>- по коду БК ___</w:t>
      </w:r>
      <w:r>
        <w:rPr>
          <w:rFonts w:ascii="Times New Roman" w:hAnsi="Times New Roman"/>
          <w:sz w:val="24"/>
          <w:szCs w:val="20"/>
          <w:lang w:eastAsia="ru-RU"/>
        </w:rPr>
        <w:t>______________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_______ 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(сумма прописью)                                                       (код БК)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увеличить/уменьшить на </w:t>
      </w:r>
      <w:r w:rsidRPr="008B0154">
        <w:rPr>
          <w:rFonts w:ascii="Times New Roman" w:hAnsi="Times New Roman"/>
          <w:sz w:val="24"/>
          <w:szCs w:val="20"/>
          <w:lang w:eastAsia="ru-RU"/>
        </w:rPr>
        <w:t>______ рублей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3"/>
      </w:r>
      <w:r w:rsidRPr="008B0154">
        <w:rPr>
          <w:rFonts w:ascii="Times New Roman" w:hAnsi="Times New Roman"/>
          <w:sz w:val="24"/>
          <w:szCs w:val="20"/>
          <w:lang w:eastAsia="ru-RU"/>
        </w:rPr>
        <w:t>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1.4. В разделе III "Условия и порядок предоставления Субсидии":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1.4.1. В пункте 3.1.1.1 слова "в срок до "__" _______ 20__ г." заменить словами "в </w:t>
      </w:r>
      <w:r>
        <w:rPr>
          <w:rFonts w:ascii="Times New Roman" w:hAnsi="Times New Roman"/>
          <w:sz w:val="24"/>
          <w:szCs w:val="20"/>
          <w:lang w:eastAsia="ru-RU"/>
        </w:rPr>
        <w:t>срок до "__" _________ 20__ г.".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</w:t>
      </w:r>
      <w:r>
        <w:rPr>
          <w:rFonts w:ascii="Times New Roman" w:hAnsi="Times New Roman"/>
          <w:sz w:val="24"/>
          <w:szCs w:val="20"/>
          <w:lang w:eastAsia="ru-RU"/>
        </w:rPr>
        <w:t>.2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3.2.2 слова "____________________________________________________"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(наименование кредитной организации)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заменить словами "_______________________________________________________________".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0"/>
          <w:szCs w:val="20"/>
          <w:lang w:eastAsia="ru-RU"/>
        </w:rPr>
      </w:pPr>
      <w:r w:rsidRPr="00921D55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(наименование кредитной организации)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1.4.</w:t>
      </w:r>
      <w:r>
        <w:rPr>
          <w:rFonts w:ascii="Times New Roman" w:hAnsi="Times New Roman"/>
          <w:sz w:val="24"/>
          <w:szCs w:val="20"/>
          <w:lang w:eastAsia="ru-RU"/>
        </w:rPr>
        <w:t>3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</w:t>
      </w:r>
      <w:r>
        <w:rPr>
          <w:rFonts w:ascii="Times New Roman" w:hAnsi="Times New Roman"/>
          <w:sz w:val="24"/>
          <w:szCs w:val="20"/>
          <w:lang w:eastAsia="ru-RU"/>
        </w:rPr>
        <w:t xml:space="preserve">2.1 </w:t>
      </w:r>
      <w:r w:rsidRPr="00921D55">
        <w:rPr>
          <w:rFonts w:ascii="Times New Roman" w:hAnsi="Times New Roman"/>
          <w:sz w:val="24"/>
          <w:szCs w:val="20"/>
          <w:lang w:eastAsia="ru-RU"/>
        </w:rPr>
        <w:t>слова "приложении № ___" заменить словами "приложении № 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1.4.</w:t>
      </w:r>
      <w:r>
        <w:rPr>
          <w:rFonts w:ascii="Times New Roman" w:hAnsi="Times New Roman"/>
          <w:sz w:val="24"/>
          <w:szCs w:val="20"/>
          <w:lang w:eastAsia="ru-RU"/>
        </w:rPr>
        <w:t>4</w:t>
      </w:r>
      <w:r w:rsidRPr="00921D55">
        <w:rPr>
          <w:rFonts w:ascii="Times New Roman" w:hAnsi="Times New Roman"/>
          <w:sz w:val="24"/>
          <w:szCs w:val="20"/>
          <w:lang w:eastAsia="ru-RU"/>
        </w:rPr>
        <w:t>. В пункте 3.2.</w:t>
      </w:r>
      <w:r>
        <w:rPr>
          <w:rFonts w:ascii="Times New Roman" w:hAnsi="Times New Roman"/>
          <w:sz w:val="24"/>
          <w:szCs w:val="20"/>
          <w:lang w:eastAsia="ru-RU"/>
        </w:rPr>
        <w:t xml:space="preserve">22 </w:t>
      </w:r>
      <w:r w:rsidRPr="00921D55">
        <w:rPr>
          <w:rFonts w:ascii="Times New Roman" w:hAnsi="Times New Roman"/>
          <w:sz w:val="24"/>
          <w:szCs w:val="20"/>
          <w:lang w:eastAsia="ru-RU"/>
        </w:rPr>
        <w:t>слова "не позднее ___ рабочего дня" заменить словами "не 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1.5. В разделе IV "Взаимодействие Сторон":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 В пункте 4.1.2: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1.5.1.1. слова "пунктах ____" заменить словами "пунктах _____";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1.5.1.2. слова "в течение ___ рабочих дней" заменить словами "в течение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 В пункте 4.1.3: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1.5.2.1. слова "на ____ год" заменить словами "на ____ год";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1.5.2.2. слова "не позднее ___ рабочего дня" заменить словами "не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1.5.3. В пункте 4.1.5.1 слова "приложении № __" заменить словами "приложении № 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1.5.4. В пункте 4.1.</w:t>
      </w:r>
      <w:r>
        <w:rPr>
          <w:rFonts w:ascii="Times New Roman" w:hAnsi="Times New Roman"/>
          <w:sz w:val="24"/>
          <w:szCs w:val="20"/>
          <w:lang w:eastAsia="ru-RU"/>
        </w:rPr>
        <w:t>7</w:t>
      </w:r>
      <w:r w:rsidRPr="00921D55">
        <w:rPr>
          <w:rFonts w:ascii="Times New Roman" w:hAnsi="Times New Roman"/>
          <w:sz w:val="24"/>
          <w:szCs w:val="20"/>
          <w:lang w:eastAsia="ru-RU"/>
        </w:rPr>
        <w:t>.1 слова "приложении № __" заменить словами "приложении № 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1.5.5. В пункте 4.1.</w:t>
      </w:r>
      <w:r>
        <w:rPr>
          <w:rFonts w:ascii="Times New Roman" w:hAnsi="Times New Roman"/>
          <w:sz w:val="24"/>
          <w:szCs w:val="20"/>
          <w:lang w:eastAsia="ru-RU"/>
        </w:rPr>
        <w:t>8</w:t>
      </w:r>
      <w:r w:rsidRPr="00921D55">
        <w:rPr>
          <w:rFonts w:ascii="Times New Roman" w:hAnsi="Times New Roman"/>
          <w:sz w:val="24"/>
          <w:szCs w:val="20"/>
          <w:lang w:eastAsia="ru-RU"/>
        </w:rPr>
        <w:t>.1.1 слова "приложении № __" заменить словами "приложении № 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 В пункте 4.1.</w:t>
      </w:r>
      <w:r>
        <w:rPr>
          <w:rFonts w:ascii="Times New Roman" w:hAnsi="Times New Roman"/>
          <w:sz w:val="24"/>
          <w:szCs w:val="20"/>
          <w:lang w:eastAsia="ru-RU"/>
        </w:rPr>
        <w:t>10</w:t>
      </w:r>
      <w:r w:rsidRPr="00921D55">
        <w:rPr>
          <w:rFonts w:ascii="Times New Roman" w:hAnsi="Times New Roman"/>
          <w:sz w:val="24"/>
          <w:szCs w:val="20"/>
          <w:lang w:eastAsia="ru-RU"/>
        </w:rPr>
        <w:t>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1.5.6.1. слова "приложении № __" заменить словами "приложении № __";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1.5.6.2. слова "в течение ___ рабочих дней" заменить словами "в течение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1.5.7. В пункте 4.1.1</w:t>
      </w:r>
      <w:r>
        <w:rPr>
          <w:rFonts w:ascii="Times New Roman" w:hAnsi="Times New Roman"/>
          <w:sz w:val="24"/>
          <w:szCs w:val="20"/>
          <w:lang w:eastAsia="ru-RU"/>
        </w:rPr>
        <w:t>1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слова "в течение ___ рабочих дней" заменить словами "в течение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1.5.8. В пункте 4.1.1</w:t>
      </w:r>
      <w:r>
        <w:rPr>
          <w:rFonts w:ascii="Times New Roman" w:hAnsi="Times New Roman"/>
          <w:sz w:val="24"/>
          <w:szCs w:val="20"/>
          <w:lang w:eastAsia="ru-RU"/>
        </w:rPr>
        <w:t>2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слова "в течение ___ рабочих дней" заменить словами "в течение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1.5.9. В пункте 4.2.2: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1.5.9.1. слова "в </w:t>
      </w:r>
      <w:r>
        <w:rPr>
          <w:rFonts w:ascii="Times New Roman" w:hAnsi="Times New Roman"/>
          <w:sz w:val="24"/>
          <w:szCs w:val="20"/>
          <w:lang w:eastAsia="ru-RU"/>
        </w:rPr>
        <w:t xml:space="preserve">направлении в 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20__ году" заменить словами "в </w:t>
      </w:r>
      <w:r>
        <w:rPr>
          <w:rFonts w:ascii="Times New Roman" w:hAnsi="Times New Roman"/>
          <w:sz w:val="24"/>
          <w:szCs w:val="20"/>
          <w:lang w:eastAsia="ru-RU"/>
        </w:rPr>
        <w:t>направлении в 20__ году".</w:t>
      </w:r>
    </w:p>
    <w:p w:rsidR="00BF752C" w:rsidRDefault="00BF752C" w:rsidP="005465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highlight w:val="green"/>
          <w:lang w:eastAsia="ru-RU"/>
        </w:rPr>
      </w:pPr>
      <w:r w:rsidRPr="00760973">
        <w:rPr>
          <w:rFonts w:ascii="Times New Roman" w:hAnsi="Times New Roman"/>
          <w:sz w:val="24"/>
          <w:szCs w:val="20"/>
          <w:lang w:eastAsia="ru-RU"/>
        </w:rPr>
        <w:t>1.5.9.2.слова "не</w:t>
      </w:r>
      <w:r>
        <w:rPr>
          <w:rFonts w:ascii="Times New Roman" w:hAnsi="Times New Roman"/>
          <w:sz w:val="24"/>
          <w:szCs w:val="20"/>
          <w:lang w:eastAsia="ru-RU"/>
        </w:rPr>
        <w:t xml:space="preserve"> использованного </w:t>
      </w:r>
      <w:r w:rsidRPr="00921D55">
        <w:rPr>
          <w:rFonts w:ascii="Times New Roman" w:hAnsi="Times New Roman"/>
          <w:sz w:val="24"/>
          <w:szCs w:val="20"/>
          <w:lang w:eastAsia="ru-RU"/>
        </w:rPr>
        <w:t>в 20__ году" заменить словами "</w:t>
      </w:r>
      <w:r>
        <w:rPr>
          <w:rFonts w:ascii="Times New Roman" w:hAnsi="Times New Roman"/>
          <w:sz w:val="24"/>
          <w:szCs w:val="20"/>
          <w:lang w:eastAsia="ru-RU"/>
        </w:rPr>
        <w:t>не использованного в 20__ году".</w:t>
      </w:r>
    </w:p>
    <w:p w:rsidR="00BF752C" w:rsidRPr="00921D55" w:rsidRDefault="00BF752C" w:rsidP="005465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5465E3">
        <w:rPr>
          <w:rFonts w:ascii="Times New Roman" w:hAnsi="Times New Roman"/>
          <w:sz w:val="24"/>
          <w:szCs w:val="20"/>
          <w:lang w:eastAsia="ru-RU"/>
        </w:rPr>
        <w:t>1.5.9.3. слова "не позднее ___ рабочего дня" заменить словами "не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1.5.10. В пункте 4.2.3 слова "не позднее ___ рабочего дня" заменить словами "не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1.5.11. В пункте 4.3.2 слова "в срок до ________" заменить словами "в срок до ________".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1.5.12. В пункте 4.3.3.1 слова "не позднее ___ рабочего дня" заменить словами "не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1.5.13. В пункте 4.3.3.2 слова "не позднее ___ рабочих дней" заменить словами "не позднее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1.5.14. В пункте 4.3.4.1 слова "не позднее ___ рабочего дня" заменить словами "не позднее ___ рабочего дня".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1.5.15. В пункте 4.3.4.2 слова "не позднее ___ рабочих дней" заменить словами "не позднее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1.5.16. В пункте 4.3.5  слова "в срок до ______" заменить словами "в срок до ______".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 В пункте 4.3.10.1: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1.5.17.1. слова "не позднее ___ рабочего дня" заменить словами "не позднее ___ рабочего дня";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1.5.17.2. слова "отчетным ________" заменить словами "отчетным ________".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1.5.18.В пункте 4.3.10.2: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1.5.18.1. слова "не позднее ___ рабочего дня" заменить словами "не позднее ___ рабочего дня";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1.5.18.2. слова "отчетным ______" заменить словами "отчетным ______".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1.5.19. В пункте 4.3.11 слова "в течение ___ рабочих дней" заменить словами "в    течение ___ рабочих дней".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1.5.20. В пункте 4.3.13 слова "приложением № __" заменить словами "приложением    № 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 В пункте 4.3.14: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1.5.21.1. слова "в 20__ году" заменить словами "в 20__ году";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1.5.21.2. слова "до "__" ______ 20__ г." заменить словами "до "__" ______ 20__ г.".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1.5.22. В пункте 4.4.3 слова "в 20__ году" заменить словами "в 20__ году".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>1.6. В разделе VII "Заключительные положения":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1.6.1. В пункте 7.3 слова "приложением № __" заменить словами "приложением № __".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1.7. Иные положения по настоящему Дополнительному </w:t>
      </w:r>
      <w:r w:rsidRPr="008B0154">
        <w:rPr>
          <w:rFonts w:ascii="Times New Roman" w:hAnsi="Times New Roman"/>
          <w:sz w:val="24"/>
          <w:szCs w:val="20"/>
          <w:lang w:eastAsia="ru-RU"/>
        </w:rPr>
        <w:t>соглашению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4"/>
      </w:r>
      <w:r w:rsidRPr="008B0154">
        <w:rPr>
          <w:rFonts w:ascii="Times New Roman" w:hAnsi="Times New Roman"/>
          <w:sz w:val="24"/>
          <w:szCs w:val="20"/>
          <w:lang w:eastAsia="ru-RU"/>
        </w:rPr>
        <w:t>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1.7.1. _______________________________________________________________________;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1.7.2. _______________________________________________________________________.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0"/>
          <w:lang w:eastAsia="ru-RU"/>
        </w:rPr>
      </w:pPr>
      <w:r w:rsidRPr="00921D55">
        <w:rPr>
          <w:rFonts w:ascii="Times New Roman" w:hAnsi="Times New Roman"/>
          <w:b/>
          <w:sz w:val="24"/>
          <w:szCs w:val="20"/>
          <w:lang w:eastAsia="ru-RU"/>
        </w:rPr>
        <w:t xml:space="preserve">1.8. </w:t>
      </w:r>
      <w:r>
        <w:rPr>
          <w:rFonts w:ascii="Times New Roman" w:hAnsi="Times New Roman"/>
          <w:b/>
          <w:sz w:val="24"/>
          <w:szCs w:val="20"/>
          <w:lang w:eastAsia="ru-RU"/>
        </w:rPr>
        <w:t>Р</w:t>
      </w:r>
      <w:r w:rsidRPr="00921D55">
        <w:rPr>
          <w:rFonts w:ascii="Times New Roman" w:hAnsi="Times New Roman"/>
          <w:b/>
          <w:sz w:val="24"/>
          <w:szCs w:val="20"/>
          <w:lang w:eastAsia="ru-RU"/>
        </w:rPr>
        <w:t>аздел VIII "Платежные реквизиты Сторон" изложить в следующей редакции: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"VIII. Платежные реквизиты Сторон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23"/>
        <w:gridCol w:w="4365"/>
      </w:tblGrid>
      <w:tr w:rsidR="00BF752C" w:rsidRPr="00737464" w:rsidTr="00210DA4">
        <w:tc>
          <w:tcPr>
            <w:tcW w:w="4723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BF752C" w:rsidRPr="00B11F4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B11F4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Получателя</w:t>
            </w:r>
          </w:p>
        </w:tc>
      </w:tr>
      <w:tr w:rsidR="00BF752C" w:rsidRPr="00737464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Наименование </w:t>
            </w:r>
            <w:r w:rsidRPr="00B11F4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  <w:tcBorders>
              <w:bottom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Наименование Получателя</w:t>
            </w:r>
          </w:p>
        </w:tc>
      </w:tr>
      <w:tr w:rsidR="00BF752C" w:rsidRPr="00737464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</w:tc>
        <w:tc>
          <w:tcPr>
            <w:tcW w:w="4365" w:type="dxa"/>
            <w:tcBorders>
              <w:top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ОГРН, ОКТМО</w:t>
            </w:r>
          </w:p>
        </w:tc>
      </w:tr>
      <w:tr w:rsidR="00BF752C" w:rsidRPr="00737464" w:rsidTr="00210DA4">
        <w:tc>
          <w:tcPr>
            <w:tcW w:w="4723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</w:tc>
        <w:tc>
          <w:tcPr>
            <w:tcW w:w="4365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Место нахождения:</w:t>
            </w:r>
          </w:p>
        </w:tc>
      </w:tr>
      <w:tr w:rsidR="00BF752C" w:rsidRPr="00737464" w:rsidTr="00210DA4">
        <w:tc>
          <w:tcPr>
            <w:tcW w:w="4723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  <w:tc>
          <w:tcPr>
            <w:tcW w:w="4365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ИНН/КПП</w:t>
            </w:r>
          </w:p>
        </w:tc>
      </w:tr>
      <w:tr w:rsidR="00BF752C" w:rsidRPr="00737464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bottom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Платежные реквизиты:</w:t>
            </w:r>
          </w:p>
        </w:tc>
      </w:tr>
      <w:tr w:rsidR="00BF752C" w:rsidRPr="00737464" w:rsidTr="00210DA4">
        <w:tblPrEx>
          <w:tblBorders>
            <w:insideH w:val="none" w:sz="0" w:space="0" w:color="auto"/>
          </w:tblBorders>
        </w:tblPrEx>
        <w:tc>
          <w:tcPr>
            <w:tcW w:w="4723" w:type="dxa"/>
            <w:tcBorders>
              <w:top w:val="nil"/>
              <w:bottom w:val="single" w:sz="4" w:space="0" w:color="auto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______________________ в котором открыт лицевой счет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  <w:bottom w:val="single" w:sz="4" w:space="0" w:color="auto"/>
            </w:tcBorders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учреждения Банка России, БИК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Расчетный счет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___________________ в котором после заключения соглашения (договора) будет открыт лицевой счет</w:t>
            </w:r>
          </w:p>
        </w:tc>
      </w:tr>
    </w:tbl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".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1.9. Приложение № __ к Соглашению изложить в редакции согласно приложению № __ к настоящему Дополнительному соглашению, которое является его неотъемлемой частью.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1.10. Дополнить приложением № __</w:t>
      </w:r>
      <w:r>
        <w:rPr>
          <w:rFonts w:ascii="Times New Roman" w:hAnsi="Times New Roman"/>
          <w:sz w:val="24"/>
          <w:szCs w:val="20"/>
          <w:lang w:eastAsia="ru-RU"/>
        </w:rPr>
        <w:t xml:space="preserve"> к Соглашению согласно приложению № ___</w:t>
      </w:r>
      <w:r w:rsidRPr="00921D55">
        <w:rPr>
          <w:rFonts w:ascii="Times New Roman" w:hAnsi="Times New Roman"/>
          <w:sz w:val="24"/>
          <w:szCs w:val="20"/>
          <w:lang w:eastAsia="ru-RU"/>
        </w:rPr>
        <w:t>к настоящему Дополнительному соглашению, которое является его неотъемлемой частью.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1.11. Внести изменения в приложение № __ </w:t>
      </w:r>
      <w:r>
        <w:rPr>
          <w:rFonts w:ascii="Times New Roman" w:hAnsi="Times New Roman"/>
          <w:sz w:val="24"/>
          <w:szCs w:val="20"/>
          <w:lang w:eastAsia="ru-RU"/>
        </w:rPr>
        <w:t xml:space="preserve"> к Соглашению </w:t>
      </w:r>
      <w:r w:rsidRPr="00921D55">
        <w:rPr>
          <w:rFonts w:ascii="Times New Roman" w:hAnsi="Times New Roman"/>
          <w:sz w:val="24"/>
          <w:szCs w:val="20"/>
          <w:lang w:eastAsia="ru-RU"/>
        </w:rPr>
        <w:t>согласно приложению № __ к настоящему Дополнительному соглашению, которое является его неотъемлемой частью.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2. Настоящее Дополнительное соглашение является неотъемлемой частью Соглашения.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3. Настоящее Дополнительное соглашение вступает в силу с</w:t>
      </w:r>
      <w:r>
        <w:rPr>
          <w:rFonts w:ascii="Times New Roman" w:hAnsi="Times New Roman"/>
          <w:sz w:val="24"/>
          <w:szCs w:val="20"/>
          <w:lang w:eastAsia="ru-RU"/>
        </w:rPr>
        <w:t>о дня</w:t>
      </w:r>
      <w:r w:rsidRPr="00921D55">
        <w:rPr>
          <w:rFonts w:ascii="Times New Roman" w:hAnsi="Times New Roman"/>
          <w:sz w:val="24"/>
          <w:szCs w:val="20"/>
          <w:lang w:eastAsia="ru-RU"/>
        </w:rPr>
        <w:t xml:space="preserve">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4. Условия Соглашения, не затронутые настоящим Дополнительным соглашением, остаются неизменными.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5. Иные заключительные положения по настоящему Дополнительному Соглашению: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5.1. Настоящее Дополнительное соглашение составлено в форме бумажного документа в двух экземплярах, по одному экземпляру для каждой </w:t>
      </w:r>
      <w:r w:rsidRPr="003C17AC">
        <w:rPr>
          <w:rFonts w:ascii="Times New Roman" w:hAnsi="Times New Roman"/>
          <w:sz w:val="24"/>
          <w:szCs w:val="20"/>
          <w:lang w:eastAsia="ru-RU"/>
        </w:rPr>
        <w:t>из Сторон.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         5.2</w:t>
      </w:r>
      <w:r w:rsidRPr="00760973">
        <w:rPr>
          <w:rFonts w:ascii="Times New Roman" w:hAnsi="Times New Roman"/>
          <w:sz w:val="24"/>
          <w:szCs w:val="20"/>
          <w:lang w:eastAsia="ru-RU"/>
        </w:rPr>
        <w:t xml:space="preserve">. </w:t>
      </w:r>
      <w:r w:rsidRPr="008B0154">
        <w:rPr>
          <w:rFonts w:ascii="Times New Roman" w:hAnsi="Times New Roman"/>
          <w:sz w:val="24"/>
          <w:szCs w:val="20"/>
          <w:lang w:eastAsia="ru-RU"/>
        </w:rPr>
        <w:t>_____________________________________________________________________</w:t>
      </w:r>
      <w:r w:rsidRPr="008B0154">
        <w:rPr>
          <w:rStyle w:val="FootnoteReference"/>
          <w:rFonts w:ascii="Times New Roman" w:hAnsi="Times New Roman"/>
          <w:sz w:val="24"/>
          <w:szCs w:val="20"/>
          <w:lang w:eastAsia="ru-RU"/>
        </w:rPr>
        <w:footnoteReference w:id="5"/>
      </w:r>
      <w:r w:rsidRPr="008B0154">
        <w:rPr>
          <w:rFonts w:ascii="Times New Roman" w:hAnsi="Times New Roman"/>
          <w:sz w:val="24"/>
          <w:szCs w:val="20"/>
          <w:lang w:eastAsia="ru-RU"/>
        </w:rPr>
        <w:t>.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>6. Подписи Сторон:</w:t>
      </w:r>
    </w:p>
    <w:p w:rsidR="00BF752C" w:rsidRPr="00921D55" w:rsidRDefault="00BF752C" w:rsidP="00D50CF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06"/>
        <w:gridCol w:w="4365"/>
      </w:tblGrid>
      <w:tr w:rsidR="00BF752C" w:rsidRPr="00737464" w:rsidTr="00210DA4">
        <w:tc>
          <w:tcPr>
            <w:tcW w:w="4706" w:type="dxa"/>
          </w:tcPr>
          <w:p w:rsidR="00BF752C" w:rsidRPr="002567B9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BF752C" w:rsidRPr="002567B9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Главного распорядителя </w:t>
            </w:r>
          </w:p>
        </w:tc>
        <w:tc>
          <w:tcPr>
            <w:tcW w:w="4365" w:type="dxa"/>
          </w:tcPr>
          <w:p w:rsidR="00BF752C" w:rsidRPr="002567B9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Сокращенное наименование</w:t>
            </w:r>
          </w:p>
          <w:p w:rsidR="00BF752C" w:rsidRPr="002567B9" w:rsidRDefault="00BF752C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2567B9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Получателя</w:t>
            </w:r>
          </w:p>
        </w:tc>
      </w:tr>
      <w:tr w:rsidR="00BF752C" w:rsidRPr="00737464" w:rsidTr="00210DA4">
        <w:trPr>
          <w:trHeight w:val="565"/>
        </w:trPr>
        <w:tc>
          <w:tcPr>
            <w:tcW w:w="4706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___________/_________________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(подпись)             (ФИО)</w:t>
            </w:r>
          </w:p>
        </w:tc>
        <w:tc>
          <w:tcPr>
            <w:tcW w:w="4365" w:type="dxa"/>
          </w:tcPr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___________/________________</w:t>
            </w:r>
          </w:p>
          <w:p w:rsidR="00BF752C" w:rsidRPr="00921D55" w:rsidRDefault="00BF752C" w:rsidP="00210DA4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(подпись)            (ФИО)</w:t>
            </w:r>
          </w:p>
        </w:tc>
      </w:tr>
    </w:tbl>
    <w:p w:rsidR="00BF752C" w:rsidRPr="00921D55" w:rsidRDefault="00BF752C" w:rsidP="00D50CF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BF752C" w:rsidRPr="00921D55" w:rsidSect="00EB0A3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752C" w:rsidRDefault="00BF752C" w:rsidP="00D67EF0">
      <w:pPr>
        <w:spacing w:after="0" w:line="240" w:lineRule="auto"/>
      </w:pPr>
      <w:r>
        <w:separator/>
      </w:r>
    </w:p>
  </w:endnote>
  <w:endnote w:type="continuationSeparator" w:id="0">
    <w:p w:rsidR="00BF752C" w:rsidRDefault="00BF752C" w:rsidP="00D67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752C" w:rsidRDefault="00BF752C" w:rsidP="00D67EF0">
      <w:pPr>
        <w:spacing w:after="0" w:line="240" w:lineRule="auto"/>
      </w:pPr>
      <w:r>
        <w:separator/>
      </w:r>
    </w:p>
  </w:footnote>
  <w:footnote w:type="continuationSeparator" w:id="0">
    <w:p w:rsidR="00BF752C" w:rsidRDefault="00BF752C" w:rsidP="00D67EF0">
      <w:pPr>
        <w:spacing w:after="0" w:line="240" w:lineRule="auto"/>
      </w:pPr>
      <w:r>
        <w:continuationSeparator/>
      </w:r>
    </w:p>
  </w:footnote>
  <w:footnote w:id="1">
    <w:p w:rsidR="00BF752C" w:rsidRDefault="00BF752C" w:rsidP="00CF6203">
      <w:pPr>
        <w:pStyle w:val="FootnoteText"/>
        <w:jc w:val="both"/>
      </w:pPr>
      <w:r>
        <w:rPr>
          <w:rStyle w:val="FootnoteReference"/>
        </w:rPr>
        <w:footnoteRef/>
      </w:r>
      <w:r w:rsidRPr="003C2F93">
        <w:t xml:space="preserve">В случае если соглашение (договор) о предоставлении из </w:t>
      </w:r>
      <w:r>
        <w:t>местного</w:t>
      </w:r>
      <w:r w:rsidRPr="003C2F93">
        <w:t xml:space="preserve"> бюджета субсидии некоммерческой организации, не являющейся муниципальным учреждением, заключаемое в соответствии с настоящей Типовой формой (далее - соглашение),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BF752C" w:rsidRDefault="00BF752C" w:rsidP="00CF6203">
      <w:pPr>
        <w:widowControl w:val="0"/>
        <w:autoSpaceDE w:val="0"/>
        <w:autoSpaceDN w:val="0"/>
        <w:spacing w:after="0" w:line="240" w:lineRule="auto"/>
        <w:jc w:val="both"/>
      </w:pPr>
      <w:r>
        <w:rPr>
          <w:rStyle w:val="FootnoteReference"/>
        </w:rPr>
        <w:footnoteRef/>
      </w:r>
      <w:r w:rsidRPr="00921D55">
        <w:rPr>
          <w:rFonts w:ascii="Times New Roman" w:hAnsi="Times New Roman"/>
          <w:sz w:val="24"/>
          <w:szCs w:val="20"/>
          <w:lang w:eastAsia="ru-RU"/>
        </w:rPr>
        <w:t>Указываются пункты и (или) разделы соглашения, в которые вносятся изменения.</w:t>
      </w:r>
    </w:p>
  </w:footnote>
  <w:footnote w:id="3">
    <w:p w:rsidR="00BF752C" w:rsidRDefault="00BF752C">
      <w:pPr>
        <w:pStyle w:val="FootnoteText"/>
      </w:pPr>
      <w:r>
        <w:rPr>
          <w:rStyle w:val="FootnoteReference"/>
        </w:rPr>
        <w:footnoteRef/>
      </w:r>
      <w:r w:rsidRPr="00921D55">
        <w:rPr>
          <w:sz w:val="24"/>
        </w:rPr>
        <w:t>Указываются изменения сумм, подлежащих перечислению: со знаком "плюс" при их увеличении и со знаком "минус" при их уменьшении.</w:t>
      </w:r>
    </w:p>
  </w:footnote>
  <w:footnote w:id="4">
    <w:p w:rsidR="00BF752C" w:rsidRPr="00760973" w:rsidRDefault="00BF752C" w:rsidP="007609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0973">
        <w:rPr>
          <w:rStyle w:val="FootnoteReference"/>
          <w:sz w:val="20"/>
          <w:szCs w:val="20"/>
        </w:rPr>
        <w:footnoteRef/>
      </w:r>
      <w:r w:rsidRPr="00760973">
        <w:rPr>
          <w:rFonts w:ascii="Times New Roman" w:hAnsi="Times New Roman"/>
          <w:sz w:val="20"/>
          <w:szCs w:val="20"/>
          <w:lang w:eastAsia="ru-RU"/>
        </w:rPr>
        <w:t>Указываются изменения, вносимые в иные пункты соглашения, а также иные конкретные положения (при наличии).</w:t>
      </w:r>
    </w:p>
    <w:p w:rsidR="00BF752C" w:rsidRDefault="00BF752C" w:rsidP="00760973">
      <w:pPr>
        <w:widowControl w:val="0"/>
        <w:autoSpaceDE w:val="0"/>
        <w:autoSpaceDN w:val="0"/>
        <w:spacing w:after="0" w:line="240" w:lineRule="auto"/>
        <w:ind w:firstLine="567"/>
        <w:jc w:val="both"/>
      </w:pPr>
    </w:p>
  </w:footnote>
  <w:footnote w:id="5">
    <w:p w:rsidR="00BF752C" w:rsidRDefault="00BF752C">
      <w:pPr>
        <w:pStyle w:val="FootnoteText"/>
      </w:pPr>
      <w:r w:rsidRPr="00760973">
        <w:rPr>
          <w:rStyle w:val="FootnoteReference"/>
        </w:rPr>
        <w:footnoteRef/>
      </w:r>
      <w:r w:rsidRPr="00760973">
        <w:t>Указываются иные конкретные условия (при необходимости).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0CF9"/>
    <w:rsid w:val="00073A09"/>
    <w:rsid w:val="001F0C04"/>
    <w:rsid w:val="001F16CB"/>
    <w:rsid w:val="00210DA4"/>
    <w:rsid w:val="002567B9"/>
    <w:rsid w:val="00267740"/>
    <w:rsid w:val="00282D54"/>
    <w:rsid w:val="00390610"/>
    <w:rsid w:val="00396042"/>
    <w:rsid w:val="003C17AC"/>
    <w:rsid w:val="003C2F93"/>
    <w:rsid w:val="004A5EFE"/>
    <w:rsid w:val="004D79D8"/>
    <w:rsid w:val="005465E3"/>
    <w:rsid w:val="00583903"/>
    <w:rsid w:val="005A5A6C"/>
    <w:rsid w:val="005E78E1"/>
    <w:rsid w:val="006B4CE4"/>
    <w:rsid w:val="006F155F"/>
    <w:rsid w:val="00732463"/>
    <w:rsid w:val="00737464"/>
    <w:rsid w:val="00760973"/>
    <w:rsid w:val="007F0724"/>
    <w:rsid w:val="00852A25"/>
    <w:rsid w:val="008B0154"/>
    <w:rsid w:val="008B7009"/>
    <w:rsid w:val="00921D55"/>
    <w:rsid w:val="009E6D7A"/>
    <w:rsid w:val="00A337DD"/>
    <w:rsid w:val="00A51894"/>
    <w:rsid w:val="00A777B5"/>
    <w:rsid w:val="00AA0849"/>
    <w:rsid w:val="00AB24D0"/>
    <w:rsid w:val="00AD3B95"/>
    <w:rsid w:val="00B11F45"/>
    <w:rsid w:val="00B8257D"/>
    <w:rsid w:val="00BF752C"/>
    <w:rsid w:val="00CD3519"/>
    <w:rsid w:val="00CF6203"/>
    <w:rsid w:val="00D50CF9"/>
    <w:rsid w:val="00D56D91"/>
    <w:rsid w:val="00D67EF0"/>
    <w:rsid w:val="00D70ED1"/>
    <w:rsid w:val="00DA2084"/>
    <w:rsid w:val="00E37892"/>
    <w:rsid w:val="00E72D87"/>
    <w:rsid w:val="00EB0A36"/>
    <w:rsid w:val="00EE04D7"/>
    <w:rsid w:val="00F027DC"/>
    <w:rsid w:val="00F07857"/>
    <w:rsid w:val="00F21972"/>
    <w:rsid w:val="00F32519"/>
    <w:rsid w:val="00F62B7A"/>
    <w:rsid w:val="00FC0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C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D67EF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67EF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67EF0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3789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5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67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88</TotalTime>
  <Pages>4</Pages>
  <Words>1575</Words>
  <Characters>8980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31</cp:revision>
  <cp:lastPrinted>2017-08-25T12:08:00Z</cp:lastPrinted>
  <dcterms:created xsi:type="dcterms:W3CDTF">2017-08-25T11:05:00Z</dcterms:created>
  <dcterms:modified xsi:type="dcterms:W3CDTF">2020-02-05T08:00:00Z</dcterms:modified>
</cp:coreProperties>
</file>